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Redditch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Redditch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Redditch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Redditch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Redditch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Redditch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42.3% </w:t>
      </w:r>
      <w:r w:rsidRPr="004747BF">
        <w:rPr>
          <w:rFonts w:ascii="Libre Franklin Light" w:eastAsia="Times New Roman" w:hAnsi="Libre Franklin Light" w:cs="Calibri Light"/>
        </w:rPr>
        <w:t xml:space="preserve">of those respondents classified as PGSI 8+ in Redditch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Redditch is estimated to be </w:t>
      </w:r>
      <w:r w:rsidRPr="00773DF7">
        <w:rPr>
          <w:rFonts w:ascii="Libre Franklin Light" w:eastAsia="Times New Roman" w:hAnsi="Libre Franklin Light" w:cs="Calibri Light"/>
          <w:b/>
          <w:bCs/>
          <w:color w:val="C45911" w:themeColor="accent2" w:themeShade="BF"/>
        </w:rPr>
        <w:t xml:space="preserve">£1,493,895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Redditch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Redditch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Redditch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ddit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Redditch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ddit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Redditch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Redditch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ddit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Redditch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Redditch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Redditch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Redditch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Redditch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Redditch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£1,493,895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Redditch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£503,222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£36,049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£901,564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£1,493,895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Redditch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Redditch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Redditch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Redditch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Redditch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Redditch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Redditch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Redditch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Redditch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C01C06D-89B8-4830-A63D-C3319D87D16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